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52C" w:rsidRDefault="00DB652C" w:rsidP="00DB65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MORTON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B652C" w:rsidRDefault="00DB652C" w:rsidP="00DB65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652C" w:rsidRDefault="00DB652C" w:rsidP="00DB65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652C" w:rsidRDefault="00DB652C" w:rsidP="00DB65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Ringwould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B652C" w:rsidRDefault="00DB652C" w:rsidP="00DB65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Kent, into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Hende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B652C" w:rsidRDefault="00DB652C" w:rsidP="00DB65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15E4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21-114)</w:t>
      </w:r>
    </w:p>
    <w:p w:rsidR="00DB652C" w:rsidRDefault="00DB652C" w:rsidP="00DB65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652C" w:rsidRDefault="00DB652C" w:rsidP="00DB65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B652C" w:rsidRDefault="00DB652C" w:rsidP="00DB65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  <w:bookmarkStart w:id="0" w:name="_GoBack"/>
      <w:bookmarkEnd w:id="0"/>
    </w:p>
    <w:sectPr w:rsidR="00DD5B8A" w:rsidRPr="00DB65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52C" w:rsidRDefault="00DB652C" w:rsidP="00564E3C">
      <w:pPr>
        <w:spacing w:after="0" w:line="240" w:lineRule="auto"/>
      </w:pPr>
      <w:r>
        <w:separator/>
      </w:r>
    </w:p>
  </w:endnote>
  <w:endnote w:type="continuationSeparator" w:id="0">
    <w:p w:rsidR="00DB652C" w:rsidRDefault="00DB652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B652C">
      <w:rPr>
        <w:rFonts w:ascii="Times New Roman" w:hAnsi="Times New Roman" w:cs="Times New Roman"/>
        <w:noProof/>
        <w:sz w:val="24"/>
        <w:szCs w:val="24"/>
      </w:rPr>
      <w:t>27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52C" w:rsidRDefault="00DB652C" w:rsidP="00564E3C">
      <w:pPr>
        <w:spacing w:after="0" w:line="240" w:lineRule="auto"/>
      </w:pPr>
      <w:r>
        <w:separator/>
      </w:r>
    </w:p>
  </w:footnote>
  <w:footnote w:type="continuationSeparator" w:id="0">
    <w:p w:rsidR="00DB652C" w:rsidRDefault="00DB652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2C"/>
    <w:rsid w:val="00372DC6"/>
    <w:rsid w:val="00564E3C"/>
    <w:rsid w:val="0064591D"/>
    <w:rsid w:val="00DB652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379B0"/>
  <w15:chartTrackingRefBased/>
  <w15:docId w15:val="{B9C26F7B-3031-400A-A76F-EEECE902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B65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2015-11-27T21:10:00Z</dcterms:created>
  <dcterms:modified xsi:type="dcterms:W3CDTF">2015-11-27T21:11:00Z</dcterms:modified>
</cp:coreProperties>
</file>